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Komplexsanierung Gymnasium Ernestinum Gotha 3. BA GT A und B - Los 13 - Abbrucharbeiten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LRAGTH-2026-06-08/0049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Abbrucharbeiten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